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5DB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6907565F" w:rsidR="00C44B8B" w:rsidRPr="0052681C" w:rsidRDefault="00ED572E" w:rsidP="00FE1C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</w:t>
            </w:r>
            <w:r w:rsidR="00FE1C46">
              <w:rPr>
                <w:b/>
                <w:sz w:val="26"/>
                <w:szCs w:val="26"/>
                <w:lang w:val="en-US"/>
              </w:rPr>
              <w:t>B</w:t>
            </w:r>
            <w:r w:rsidRPr="00ED572E">
              <w:rPr>
                <w:b/>
                <w:sz w:val="26"/>
                <w:szCs w:val="26"/>
              </w:rPr>
              <w:t>_</w:t>
            </w:r>
            <w:r w:rsidR="006365CD">
              <w:rPr>
                <w:b/>
                <w:sz w:val="26"/>
                <w:szCs w:val="26"/>
              </w:rPr>
              <w:t>202</w:t>
            </w:r>
          </w:p>
        </w:tc>
      </w:tr>
      <w:tr w:rsidR="00C44B8B" w:rsidRPr="0052681C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6CAB271C" w:rsidR="00C44B8B" w:rsidRPr="00B525BC" w:rsidRDefault="002F4816" w:rsidP="00FE1C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2F4816">
              <w:rPr>
                <w:b/>
                <w:sz w:val="26"/>
                <w:szCs w:val="26"/>
              </w:rPr>
              <w:t>2318226</w:t>
            </w:r>
          </w:p>
        </w:tc>
      </w:tr>
    </w:tbl>
    <w:p w14:paraId="6C4F5DC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4F5DC9" w14:textId="77777777" w:rsidR="00C44B8B" w:rsidRPr="0052681C" w:rsidRDefault="00C44B8B" w:rsidP="00C44B8B"/>
    <w:p w14:paraId="6C4F5DCA" w14:textId="77777777" w:rsidR="00C44B8B" w:rsidRPr="0052681C" w:rsidRDefault="00C44B8B" w:rsidP="00C44B8B"/>
    <w:p w14:paraId="6C4F5DCB" w14:textId="77777777" w:rsidR="00C44B8B" w:rsidRPr="0052681C" w:rsidRDefault="00C44B8B" w:rsidP="00C44B8B"/>
    <w:p w14:paraId="6C4F5DC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4F5DCE" w14:textId="45911695" w:rsidR="00612811" w:rsidRPr="00C275D3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FE1C46">
        <w:rPr>
          <w:b/>
          <w:sz w:val="26"/>
          <w:szCs w:val="26"/>
        </w:rPr>
        <w:t xml:space="preserve">арматуры к СИП </w:t>
      </w:r>
      <w:r w:rsidR="00640B03">
        <w:rPr>
          <w:b/>
          <w:sz w:val="26"/>
          <w:szCs w:val="26"/>
        </w:rPr>
        <w:t>(</w:t>
      </w:r>
      <w:r w:rsidR="00EC67B3" w:rsidRPr="00EC67B3">
        <w:rPr>
          <w:b/>
          <w:sz w:val="26"/>
          <w:szCs w:val="26"/>
        </w:rPr>
        <w:t>Зажим анкерный ACADSS1</w:t>
      </w:r>
      <w:r w:rsidR="002F4816">
        <w:rPr>
          <w:b/>
          <w:sz w:val="26"/>
          <w:szCs w:val="26"/>
        </w:rPr>
        <w:t>6</w:t>
      </w:r>
      <w:r w:rsidR="00640B03">
        <w:rPr>
          <w:b/>
          <w:sz w:val="26"/>
          <w:szCs w:val="26"/>
        </w:rPr>
        <w:t>)</w:t>
      </w:r>
      <w:r w:rsidR="00C275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275D3">
        <w:rPr>
          <w:b/>
          <w:sz w:val="26"/>
          <w:szCs w:val="26"/>
        </w:rPr>
        <w:t xml:space="preserve"> </w:t>
      </w:r>
      <w:r w:rsidR="00AA670B" w:rsidRPr="00C275D3">
        <w:rPr>
          <w:b/>
          <w:sz w:val="26"/>
          <w:szCs w:val="26"/>
          <w:u w:val="single"/>
        </w:rPr>
        <w:t>202</w:t>
      </w:r>
      <w:r w:rsidR="00FE1C46">
        <w:rPr>
          <w:b/>
          <w:sz w:val="26"/>
          <w:szCs w:val="26"/>
          <w:u w:val="single"/>
          <w:lang w:val="en-US"/>
        </w:rPr>
        <w:t>B</w:t>
      </w:r>
    </w:p>
    <w:p w14:paraId="6C4F5DCF" w14:textId="5CCE7C52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08C885C5" w:rsidR="00612811" w:rsidRPr="00FE1C4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  <w:r w:rsidR="00EC67B3" w:rsidRPr="00EC67B3">
        <w:t xml:space="preserve"> </w:t>
      </w:r>
    </w:p>
    <w:p w14:paraId="4AD2E40D" w14:textId="60004517" w:rsidR="00FE1C46" w:rsidRPr="00101DD6" w:rsidRDefault="00FE1C46" w:rsidP="00FE1C46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ниже:</w:t>
      </w:r>
    </w:p>
    <w:p w14:paraId="1DCFA596" w14:textId="66DC3465" w:rsidR="004871CD" w:rsidRDefault="00FE1C4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 wp14:anchorId="645A18B6" wp14:editId="70F44A88">
            <wp:extent cx="3810000" cy="2152650"/>
            <wp:effectExtent l="0" t="0" r="0" b="0"/>
            <wp:docPr id="3" name="Рисунок 3" descr="http://www.teralink.ru/images/product/Telenco/ACADSS-design-4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ralink.ru/images/product/Telenco/ACADSS-design-400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97AFB" w14:textId="77777777" w:rsidR="00EC67B3" w:rsidRDefault="00EC67B3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2C37E8B1" w14:textId="77777777" w:rsidR="002F4816" w:rsidRDefault="002F481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W w:w="451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5"/>
        <w:gridCol w:w="1170"/>
        <w:gridCol w:w="1618"/>
      </w:tblGrid>
      <w:tr w:rsidR="002F4816" w:rsidRPr="002F4816" w14:paraId="0ED0EA14" w14:textId="77777777" w:rsidTr="002F4816">
        <w:trPr>
          <w:trHeight w:val="207"/>
          <w:tblCellSpacing w:w="15" w:type="dxa"/>
          <w:jc w:val="center"/>
        </w:trPr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5F986" w14:textId="77777777" w:rsidR="002F4816" w:rsidRPr="002F4816" w:rsidRDefault="002F4816" w:rsidP="002F4816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b/>
                <w:bCs/>
                <w:color w:val="46453B"/>
                <w:sz w:val="18"/>
                <w:szCs w:val="18"/>
              </w:rPr>
              <w:t>Марка зажима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C27368" w14:textId="77777777" w:rsidR="002F4816" w:rsidRPr="002F4816" w:rsidRDefault="002F4816" w:rsidP="002F4816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b/>
                <w:bCs/>
                <w:color w:val="46453B"/>
                <w:sz w:val="18"/>
                <w:szCs w:val="18"/>
              </w:rPr>
              <w:t>Длина петли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21BA5" w14:textId="77777777" w:rsidR="002F4816" w:rsidRPr="002F4816" w:rsidRDefault="002F4816" w:rsidP="002F4816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b/>
                <w:bCs/>
                <w:color w:val="46453B"/>
                <w:sz w:val="18"/>
                <w:szCs w:val="18"/>
              </w:rPr>
              <w:t>Диаметр троса по изоляции</w:t>
            </w:r>
          </w:p>
        </w:tc>
      </w:tr>
      <w:tr w:rsidR="002F4816" w:rsidRPr="002F4816" w14:paraId="40456F7B" w14:textId="77777777" w:rsidTr="002F4816">
        <w:trPr>
          <w:trHeight w:val="207"/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0BBB5" w14:textId="77777777" w:rsidR="002F4816" w:rsidRPr="002F4816" w:rsidRDefault="002F4816" w:rsidP="002F4816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E02AB" w14:textId="77777777" w:rsidR="002F4816" w:rsidRPr="002F4816" w:rsidRDefault="002F4816" w:rsidP="002F4816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933F6" w14:textId="77777777" w:rsidR="002F4816" w:rsidRPr="002F4816" w:rsidRDefault="002F4816" w:rsidP="002F4816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</w:tr>
      <w:tr w:rsidR="002F4816" w:rsidRPr="002F4816" w14:paraId="38E8450B" w14:textId="77777777" w:rsidTr="002F4816">
        <w:trPr>
          <w:tblCellSpacing w:w="15" w:type="dxa"/>
          <w:jc w:val="center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29468" w14:textId="77777777" w:rsidR="002F4816" w:rsidRPr="002F4816" w:rsidRDefault="002F4816" w:rsidP="002F4816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b/>
                <w:bCs/>
                <w:color w:val="46453B"/>
                <w:sz w:val="27"/>
                <w:szCs w:val="27"/>
              </w:rPr>
              <w:t>ACADSS16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9421A4" w14:textId="77777777" w:rsidR="002F4816" w:rsidRPr="002F4816" w:rsidRDefault="002F4816" w:rsidP="002F4816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color w:val="46453B"/>
                <w:sz w:val="18"/>
                <w:szCs w:val="18"/>
              </w:rPr>
              <w:t>500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DB4B7A" w14:textId="77777777" w:rsidR="002F4816" w:rsidRPr="002F4816" w:rsidRDefault="002F4816" w:rsidP="002F4816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color w:val="46453B"/>
                <w:sz w:val="18"/>
                <w:szCs w:val="18"/>
              </w:rPr>
              <w:t>14-18 мм</w:t>
            </w:r>
          </w:p>
        </w:tc>
      </w:tr>
    </w:tbl>
    <w:p w14:paraId="77E69627" w14:textId="77777777" w:rsidR="002F4816" w:rsidRDefault="002F481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75F5FE6C" w14:textId="14057559" w:rsidR="00EC67B3" w:rsidRDefault="00EC67B3" w:rsidP="00EC67B3">
      <w:pPr>
        <w:spacing w:before="100" w:beforeAutospacing="1" w:after="100" w:afterAutospacing="1"/>
        <w:ind w:firstLine="0"/>
        <w:jc w:val="center"/>
        <w:rPr>
          <w:sz w:val="24"/>
          <w:szCs w:val="24"/>
        </w:rPr>
      </w:pPr>
      <w:r w:rsidRPr="00EC67B3">
        <w:rPr>
          <w:sz w:val="24"/>
          <w:szCs w:val="24"/>
        </w:rPr>
        <w:t>Характеристики:</w:t>
      </w:r>
    </w:p>
    <w:tbl>
      <w:tblPr>
        <w:tblW w:w="892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7"/>
        <w:gridCol w:w="2103"/>
        <w:gridCol w:w="2197"/>
        <w:gridCol w:w="2041"/>
        <w:gridCol w:w="887"/>
      </w:tblGrid>
      <w:tr w:rsidR="002F4816" w:rsidRPr="002F4816" w14:paraId="091C1A2E" w14:textId="77777777">
        <w:trPr>
          <w:tblCellSpacing w:w="15" w:type="dxa"/>
          <w:jc w:val="center"/>
        </w:trPr>
        <w:tc>
          <w:tcPr>
            <w:tcW w:w="15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4FDD3" w14:textId="77777777" w:rsidR="002F4816" w:rsidRPr="002F4816" w:rsidRDefault="002F4816" w:rsidP="002F4816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>Анкерный зажим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A59B3" w14:textId="77777777" w:rsidR="002F4816" w:rsidRPr="002F4816" w:rsidRDefault="002F4816" w:rsidP="002F4816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>Материал</w:t>
            </w:r>
          </w:p>
        </w:tc>
        <w:tc>
          <w:tcPr>
            <w:tcW w:w="8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FFDE6" w14:textId="77777777" w:rsidR="002F4816" w:rsidRPr="002F4816" w:rsidRDefault="002F4816" w:rsidP="002F4816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>Вес</w:t>
            </w:r>
          </w:p>
        </w:tc>
      </w:tr>
      <w:tr w:rsidR="002F4816" w:rsidRPr="002F4816" w14:paraId="771E2F03" w14:textId="77777777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4FDFB" w14:textId="77777777" w:rsidR="002F4816" w:rsidRPr="002F4816" w:rsidRDefault="002F4816" w:rsidP="002F4816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0312F" w14:textId="77777777" w:rsidR="002F4816" w:rsidRPr="002F4816" w:rsidRDefault="002F4816" w:rsidP="002F4816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 xml:space="preserve">Корпус 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BACB4" w14:textId="77777777" w:rsidR="002F4816" w:rsidRPr="002F4816" w:rsidRDefault="002F4816" w:rsidP="002F4816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 xml:space="preserve">Зажим 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D68AA" w14:textId="77777777" w:rsidR="002F4816" w:rsidRPr="002F4816" w:rsidRDefault="002F4816" w:rsidP="002F4816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>Петля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5403C" w14:textId="77777777" w:rsidR="002F4816" w:rsidRPr="002F4816" w:rsidRDefault="002F4816" w:rsidP="002F4816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</w:tr>
      <w:tr w:rsidR="002F4816" w:rsidRPr="002F4816" w14:paraId="3CF811A1" w14:textId="77777777">
        <w:trPr>
          <w:tblCellSpacing w:w="15" w:type="dxa"/>
          <w:jc w:val="center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E719C" w14:textId="77777777" w:rsidR="002F4816" w:rsidRPr="002F4816" w:rsidRDefault="002F4816" w:rsidP="002F4816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b/>
                <w:bCs/>
                <w:color w:val="46453B"/>
                <w:sz w:val="27"/>
                <w:szCs w:val="27"/>
              </w:rPr>
              <w:t>ACADSS16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5960B0" w14:textId="77777777" w:rsidR="002F4816" w:rsidRPr="002F4816" w:rsidRDefault="002F4816" w:rsidP="002F4816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color w:val="46453B"/>
                <w:sz w:val="18"/>
                <w:szCs w:val="18"/>
              </w:rPr>
              <w:t>УФ-стойкий термопластик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F12CF" w14:textId="77777777" w:rsidR="002F4816" w:rsidRPr="002F4816" w:rsidRDefault="002F4816" w:rsidP="002F4816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color w:val="46453B"/>
                <w:sz w:val="18"/>
                <w:szCs w:val="18"/>
              </w:rPr>
              <w:t>УФ-стойкий термопластик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E164FF" w14:textId="77777777" w:rsidR="002F4816" w:rsidRPr="002F4816" w:rsidRDefault="002F4816" w:rsidP="002F4816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color w:val="46453B"/>
                <w:sz w:val="18"/>
                <w:szCs w:val="18"/>
              </w:rPr>
              <w:t>Нержавеющая сталь.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C3D49" w14:textId="77777777" w:rsidR="002F4816" w:rsidRPr="002F4816" w:rsidRDefault="002F4816" w:rsidP="002F4816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2F4816">
              <w:rPr>
                <w:rFonts w:ascii="Arial" w:hAnsi="Arial" w:cs="Arial"/>
                <w:color w:val="46453B"/>
                <w:sz w:val="18"/>
                <w:szCs w:val="18"/>
              </w:rPr>
              <w:t>0,40 кг</w:t>
            </w:r>
          </w:p>
        </w:tc>
      </w:tr>
    </w:tbl>
    <w:p w14:paraId="7EF1283A" w14:textId="77777777"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67164122" w14:textId="77777777" w:rsidR="00FE1C46" w:rsidRPr="004D4E32" w:rsidRDefault="00FE1C46" w:rsidP="00FE1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BCD9D47" w14:textId="77777777" w:rsidR="00FE1C46" w:rsidRDefault="00FE1C46" w:rsidP="00FE1C46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178428" w14:textId="77777777" w:rsidR="00FE1C46" w:rsidRPr="00612811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335EACA" w14:textId="77777777" w:rsidR="00FE1C46" w:rsidRPr="009E2E20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7D35C0" w14:textId="77777777" w:rsidR="00FE1C46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83F605" w14:textId="77777777" w:rsidR="00FE1C46" w:rsidRPr="0026458C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1ED9E" w14:textId="77777777" w:rsidR="00FE1C46" w:rsidRPr="009E2E20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858B08" w14:textId="74645C30" w:rsidR="00FE1C46" w:rsidRPr="009E2E20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920E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339A6E" w14:textId="0B23E040" w:rsidR="00FE1C46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920E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B856CA" w14:textId="1AAEEB6E" w:rsidR="00FE1C46" w:rsidRPr="004C22DB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920E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E63B48" w14:textId="77777777" w:rsidR="00FE1C46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57CFFF6" w14:textId="77777777" w:rsidR="00FE1C46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7747328" w14:textId="35FA2B30" w:rsidR="00FE1C46" w:rsidRPr="009E2E20" w:rsidRDefault="00FE1C46" w:rsidP="00FE1C4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920E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972A9DD" w14:textId="77777777" w:rsidR="00FE1C46" w:rsidRPr="00FB7AEF" w:rsidRDefault="00FE1C46" w:rsidP="00FE1C46">
      <w:pPr>
        <w:pStyle w:val="ad"/>
        <w:numPr>
          <w:ilvl w:val="1"/>
          <w:numId w:val="16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EEB3F14" w14:textId="4731469A" w:rsidR="00FE1C46" w:rsidRDefault="00FE1C46" w:rsidP="00FE1C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98EB3D5" w14:textId="77777777" w:rsidR="003920EB" w:rsidRPr="004F2F52" w:rsidRDefault="003920EB" w:rsidP="003920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295E8B1" w14:textId="77777777" w:rsidR="003920EB" w:rsidRPr="004F2F52" w:rsidRDefault="003920EB" w:rsidP="003920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C0CA0DF" w14:textId="77777777" w:rsidR="003920EB" w:rsidRPr="004F2F52" w:rsidRDefault="003920EB" w:rsidP="003920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B846B4C" w14:textId="77777777" w:rsidR="003920EB" w:rsidRPr="004F2F52" w:rsidRDefault="003920EB" w:rsidP="003920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21505D1" w14:textId="77777777" w:rsidR="003920EB" w:rsidRPr="004F2F52" w:rsidRDefault="003920EB" w:rsidP="003920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B8D2081" w14:textId="77777777" w:rsidR="003920EB" w:rsidRPr="004F2F52" w:rsidRDefault="003920EB" w:rsidP="003920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0242F24" w14:textId="5024DF30" w:rsidR="003920EB" w:rsidRPr="00DE1E02" w:rsidRDefault="003920EB" w:rsidP="003920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0" w:name="_GoBack"/>
      <w:bookmarkEnd w:id="0"/>
    </w:p>
    <w:p w14:paraId="11DFBA29" w14:textId="77777777" w:rsidR="00FE1C46" w:rsidRPr="00DE1E02" w:rsidRDefault="00FE1C46" w:rsidP="00FE1C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EF56CD8" w14:textId="77777777" w:rsidR="00FE1C46" w:rsidRPr="00DE1E02" w:rsidRDefault="00FE1C46" w:rsidP="00FE1C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5D6BEB" w14:textId="77777777" w:rsidR="00FE1C46" w:rsidRPr="00DE1E02" w:rsidRDefault="00FE1C46" w:rsidP="00FE1C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01DADA" w14:textId="77777777" w:rsidR="00FE1C46" w:rsidRPr="00612811" w:rsidRDefault="00FE1C46" w:rsidP="00FE1C46">
      <w:pPr>
        <w:pStyle w:val="ad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935DE26" w14:textId="77777777" w:rsidR="00FE1C46" w:rsidRDefault="00FE1C46" w:rsidP="00FE1C4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982283" w14:textId="77777777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170B2BC" w14:textId="77777777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B85CA84" w14:textId="77777777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6B6D2F1" w14:textId="77777777" w:rsidR="00FE1C46" w:rsidRPr="00DE1E02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4EC728BD" w14:textId="77777777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72B58C" w14:textId="77777777" w:rsidR="00FE1C46" w:rsidRPr="004D4E32" w:rsidRDefault="00FE1C46" w:rsidP="00FE1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0ABA25C" w14:textId="77777777" w:rsidR="00FE1C46" w:rsidRPr="00DE1E02" w:rsidRDefault="00FE1C46" w:rsidP="00FE1C4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808FD7" w14:textId="77777777" w:rsidR="00FE1C46" w:rsidRDefault="00FE1C46" w:rsidP="00FE1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1B24F0" w14:textId="77777777" w:rsidR="00FE1C46" w:rsidRPr="004D4E32" w:rsidRDefault="00FE1C46" w:rsidP="00FE1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64F25D" w14:textId="77777777" w:rsidR="00FE1C46" w:rsidRPr="00DE1E02" w:rsidRDefault="00FE1C46" w:rsidP="00FE1C4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B2B832" w14:textId="77777777" w:rsidR="00FE1C46" w:rsidRPr="00612811" w:rsidRDefault="00FE1C46" w:rsidP="00FE1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512AE9" w14:textId="77777777" w:rsidR="00FE1C46" w:rsidRPr="004D4E32" w:rsidRDefault="00FE1C46" w:rsidP="00FE1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E7F0D5" w14:textId="77777777" w:rsidR="00FE1C46" w:rsidRPr="00530F83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D0EDA17" w14:textId="77777777" w:rsidR="00FE1C46" w:rsidRPr="00A74D8D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DD1A5D5" w14:textId="77777777" w:rsidR="00FE1C46" w:rsidRPr="00A74D8D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ED3B16D" w14:textId="77777777" w:rsidR="00FE1C46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A4A5C4C" w14:textId="77777777" w:rsidR="00FE1C46" w:rsidRPr="00530F83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lastRenderedPageBreak/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1C37DD7" w14:textId="77777777" w:rsidR="00FE1C46" w:rsidRPr="00530F83" w:rsidRDefault="00FE1C46" w:rsidP="00FE1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3BF7DB8" w14:textId="77777777" w:rsidR="00FE1C46" w:rsidRPr="00530F83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446C2CE" w14:textId="77777777" w:rsidR="00FE1C46" w:rsidRPr="00530F83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9AC0CD6" w14:textId="77777777" w:rsidR="00FE1C46" w:rsidRPr="00530F83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87549D4" w14:textId="77777777" w:rsidR="00FE1C46" w:rsidRPr="00530F83" w:rsidRDefault="00FE1C46" w:rsidP="00FE1C4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69E2CEB" w14:textId="77777777" w:rsidR="00FE1C46" w:rsidRPr="00F64478" w:rsidRDefault="00FE1C46" w:rsidP="00FE1C4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D2E2A96" w14:textId="77777777" w:rsidR="00FE1C46" w:rsidRDefault="00FE1C46" w:rsidP="00FE1C4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246F98" w14:textId="77777777" w:rsidR="00FE1C46" w:rsidRPr="00BB6EA4" w:rsidRDefault="00FE1C46" w:rsidP="00FE1C4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D9EF69" w14:textId="11660BE7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920E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AC27D25" w14:textId="77777777" w:rsidR="00FE1C46" w:rsidRDefault="00FE1C46" w:rsidP="00FE1C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479A6E" w14:textId="77777777" w:rsidR="00FE1C46" w:rsidRDefault="00FE1C46" w:rsidP="00FE1C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FC4B52" w14:textId="77777777" w:rsidR="00FE1C46" w:rsidRDefault="00FE1C46" w:rsidP="00FE1C46">
      <w:pPr>
        <w:rPr>
          <w:sz w:val="26"/>
          <w:szCs w:val="26"/>
        </w:rPr>
      </w:pPr>
    </w:p>
    <w:p w14:paraId="3CE26F11" w14:textId="77777777" w:rsidR="00FE1C46" w:rsidRDefault="00FE1C46" w:rsidP="00FE1C46">
      <w:pPr>
        <w:rPr>
          <w:sz w:val="26"/>
          <w:szCs w:val="26"/>
        </w:rPr>
      </w:pPr>
    </w:p>
    <w:p w14:paraId="55CBB6C4" w14:textId="77777777" w:rsidR="00FE1C46" w:rsidRDefault="00FE1C46" w:rsidP="00FE1C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32F6402" w14:textId="77777777" w:rsidR="00FE1C46" w:rsidRDefault="00FE1C46" w:rsidP="00FE1C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C1C5C4B" w14:textId="77777777" w:rsidR="00FE1C46" w:rsidRDefault="00FE1C46" w:rsidP="00FE1C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C4F5E05" w14:textId="77777777" w:rsidR="008A5CA5" w:rsidRPr="00FE1C46" w:rsidRDefault="008A5CA5" w:rsidP="00FE1C46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FE1C46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CA677" w14:textId="77777777" w:rsidR="008318F3" w:rsidRDefault="008318F3">
      <w:r>
        <w:separator/>
      </w:r>
    </w:p>
  </w:endnote>
  <w:endnote w:type="continuationSeparator" w:id="0">
    <w:p w14:paraId="0C2C6C20" w14:textId="77777777" w:rsidR="008318F3" w:rsidRDefault="0083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E76F3" w14:textId="77777777" w:rsidR="008318F3" w:rsidRDefault="008318F3">
      <w:r>
        <w:separator/>
      </w:r>
    </w:p>
  </w:footnote>
  <w:footnote w:type="continuationSeparator" w:id="0">
    <w:p w14:paraId="5FF6E193" w14:textId="77777777" w:rsidR="008318F3" w:rsidRDefault="00831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6"/>
  </w:num>
  <w:num w:numId="13">
    <w:abstractNumId w:val="11"/>
  </w:num>
  <w:num w:numId="14">
    <w:abstractNumId w:val="15"/>
  </w:num>
  <w:num w:numId="15">
    <w:abstractNumId w:val="8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816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0EB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65CD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18F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C7D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41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7B3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E08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C46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  <w15:docId w15:val="{D6EEEDD3-B5A2-4FBA-A57E-9E570B89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BB766-576B-49EF-B1C1-97F68330B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92782-E229-4429-B4C6-827872CF0935}">
  <ds:schemaRefs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06CA24D-D6CB-462F-954D-5A472813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2010-09-30T14:29:00Z</cp:lastPrinted>
  <dcterms:created xsi:type="dcterms:W3CDTF">2015-10-02T10:07:00Z</dcterms:created>
  <dcterms:modified xsi:type="dcterms:W3CDTF">2018-09-26T11:59:00Z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